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EAA9B" w14:textId="77777777" w:rsidR="0055027B" w:rsidRDefault="0055027B" w:rsidP="00F354E6">
      <w:pPr>
        <w:tabs>
          <w:tab w:val="left" w:pos="993"/>
          <w:tab w:val="left" w:pos="1134"/>
        </w:tabs>
        <w:rPr>
          <w:rFonts w:cs="Arial"/>
        </w:rPr>
      </w:pPr>
    </w:p>
    <w:p w14:paraId="465BDA35" w14:textId="4548BCBF" w:rsidR="00F354E6" w:rsidRPr="00A32CB3" w:rsidRDefault="00F354E6" w:rsidP="00F354E6">
      <w:pPr>
        <w:tabs>
          <w:tab w:val="left" w:pos="993"/>
          <w:tab w:val="left" w:pos="1134"/>
        </w:tabs>
        <w:rPr>
          <w:rFonts w:cs="Arial"/>
          <w:i/>
        </w:rPr>
      </w:pPr>
      <w:r w:rsidRPr="00A32CB3">
        <w:rPr>
          <w:rFonts w:cs="Arial"/>
        </w:rPr>
        <w:t xml:space="preserve">Številka: </w:t>
      </w:r>
      <w:r w:rsidR="00273BD9">
        <w:rPr>
          <w:rFonts w:cs="Arial"/>
        </w:rPr>
        <w:t>83.2025-BJ</w:t>
      </w:r>
    </w:p>
    <w:p w14:paraId="3BA53555" w14:textId="77777777" w:rsidR="00F354E6" w:rsidRPr="00A32CB3" w:rsidRDefault="00F354E6" w:rsidP="00F354E6">
      <w:pPr>
        <w:rPr>
          <w:rFonts w:cs="Arial"/>
        </w:rPr>
      </w:pPr>
    </w:p>
    <w:p w14:paraId="4BFBC85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r w:rsidRPr="00A32CB3">
        <w:rPr>
          <w:rFonts w:ascii="Arial" w:hAnsi="Arial" w:cs="Arial"/>
          <w:sz w:val="22"/>
          <w:szCs w:val="22"/>
        </w:rPr>
        <w:t>ZIntPK</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15423A08" w14:textId="77777777" w:rsidR="00F354E6" w:rsidRPr="00A32CB3" w:rsidRDefault="00F354E6" w:rsidP="00F354E6">
      <w:pPr>
        <w:tabs>
          <w:tab w:val="left" w:pos="1026"/>
        </w:tabs>
        <w:jc w:val="both"/>
        <w:rPr>
          <w:rFonts w:cs="Arial"/>
        </w:rPr>
      </w:pPr>
    </w:p>
    <w:p w14:paraId="28B8F8C2" w14:textId="77777777" w:rsidR="00F354E6" w:rsidRPr="00A32CB3" w:rsidRDefault="00F354E6" w:rsidP="00F354E6">
      <w:pPr>
        <w:spacing w:before="120"/>
        <w:jc w:val="center"/>
        <w:rPr>
          <w:rFonts w:cs="Arial"/>
          <w:b/>
        </w:rPr>
      </w:pPr>
      <w:r w:rsidRPr="00A32CB3">
        <w:rPr>
          <w:rFonts w:cs="Arial"/>
          <w:b/>
        </w:rPr>
        <w:t>IZJAVO O UDELEŽBI FIZIČNIH IN PRAVNIH OSEB V LASTNIŠTVU SODELUJOČEGA PODJETJA</w:t>
      </w:r>
    </w:p>
    <w:p w14:paraId="5B2BF8A0" w14:textId="77777777" w:rsidR="00F354E6" w:rsidRPr="00A32CB3" w:rsidRDefault="00F354E6" w:rsidP="00F354E6">
      <w:pPr>
        <w:pStyle w:val="Default"/>
        <w:spacing w:line="260" w:lineRule="exact"/>
        <w:jc w:val="both"/>
        <w:rPr>
          <w:rFonts w:ascii="Arial" w:hAnsi="Arial" w:cs="Arial"/>
          <w:b/>
          <w:bCs/>
          <w:sz w:val="22"/>
          <w:szCs w:val="22"/>
        </w:rPr>
      </w:pPr>
    </w:p>
    <w:p w14:paraId="40EDFD4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051A368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9AAB98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059D2E4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A04AA9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20112C10" w14:textId="77777777" w:rsidR="00F354E6" w:rsidRPr="00A32CB3" w:rsidRDefault="00F354E6" w:rsidP="00F354E6">
      <w:pPr>
        <w:pStyle w:val="Default"/>
        <w:spacing w:line="260" w:lineRule="exact"/>
        <w:rPr>
          <w:rFonts w:ascii="Arial" w:hAnsi="Arial" w:cs="Arial"/>
          <w:b/>
          <w:bCs/>
          <w:sz w:val="22"/>
          <w:szCs w:val="22"/>
        </w:rPr>
      </w:pPr>
    </w:p>
    <w:p w14:paraId="4DD4271F"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5EEDAAC6" w14:textId="77777777" w:rsidR="00F354E6" w:rsidRPr="00A32CB3" w:rsidRDefault="00F354E6" w:rsidP="00F354E6">
      <w:pPr>
        <w:pStyle w:val="Default"/>
        <w:spacing w:line="260" w:lineRule="exact"/>
        <w:jc w:val="both"/>
        <w:rPr>
          <w:rFonts w:ascii="Arial" w:hAnsi="Arial" w:cs="Arial"/>
          <w:b/>
          <w:sz w:val="22"/>
          <w:szCs w:val="22"/>
        </w:rPr>
      </w:pPr>
    </w:p>
    <w:p w14:paraId="5EBD57F4" w14:textId="77777777" w:rsidR="00F354E6" w:rsidRPr="00A32CB3" w:rsidRDefault="00F354E6" w:rsidP="00F354E6">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0E4064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6D2AF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BB4363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91E13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67A862C"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557A3BD8" w14:textId="77777777" w:rsidR="00F354E6" w:rsidRPr="00A32CB3" w:rsidRDefault="00F354E6" w:rsidP="00F354E6">
      <w:pPr>
        <w:pStyle w:val="Default"/>
        <w:spacing w:line="260" w:lineRule="exact"/>
        <w:jc w:val="both"/>
        <w:rPr>
          <w:rFonts w:ascii="Arial" w:hAnsi="Arial" w:cs="Arial"/>
          <w:sz w:val="22"/>
          <w:szCs w:val="22"/>
        </w:rPr>
      </w:pPr>
    </w:p>
    <w:p w14:paraId="4D56C308"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1484E386" w14:textId="77777777" w:rsidR="00F354E6" w:rsidRPr="00A32CB3" w:rsidRDefault="00F354E6" w:rsidP="00F354E6">
      <w:pPr>
        <w:pStyle w:val="Default"/>
        <w:spacing w:line="260" w:lineRule="exact"/>
        <w:jc w:val="both"/>
        <w:rPr>
          <w:rFonts w:ascii="Arial" w:hAnsi="Arial" w:cs="Arial"/>
          <w:b/>
          <w:sz w:val="22"/>
          <w:szCs w:val="22"/>
        </w:rPr>
      </w:pPr>
    </w:p>
    <w:p w14:paraId="49194872" w14:textId="77777777" w:rsidR="00F354E6" w:rsidRPr="00A32CB3" w:rsidRDefault="00F354E6" w:rsidP="00F354E6">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FD232A"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F3AF5B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3F19087"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542481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3AD5356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06FC64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7B17762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E1C8B8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20F63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39326E0"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F47395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A708466"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7513390C" w14:textId="77777777" w:rsidR="0055027B" w:rsidRDefault="0055027B" w:rsidP="00F354E6">
      <w:pPr>
        <w:pStyle w:val="Default"/>
        <w:spacing w:line="260" w:lineRule="exact"/>
        <w:rPr>
          <w:rFonts w:ascii="Arial" w:hAnsi="Arial" w:cs="Arial"/>
          <w:b/>
          <w:bCs/>
          <w:sz w:val="22"/>
          <w:szCs w:val="22"/>
        </w:rPr>
      </w:pPr>
    </w:p>
    <w:p w14:paraId="1993E7D7" w14:textId="47AA8DEB" w:rsidR="00F354E6" w:rsidRPr="00A32CB3" w:rsidRDefault="00F354E6" w:rsidP="00F354E6">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5A31F214" w14:textId="3273BE06" w:rsidR="00F354E6" w:rsidRDefault="00F354E6" w:rsidP="00F354E6">
      <w:pPr>
        <w:pStyle w:val="Default"/>
        <w:spacing w:line="260" w:lineRule="exact"/>
        <w:jc w:val="both"/>
        <w:rPr>
          <w:rFonts w:ascii="Arial" w:hAnsi="Arial" w:cs="Arial"/>
          <w:sz w:val="22"/>
          <w:szCs w:val="22"/>
        </w:rPr>
      </w:pPr>
    </w:p>
    <w:p w14:paraId="4920D457" w14:textId="77777777" w:rsidR="00F354E6" w:rsidRPr="00A32CB3" w:rsidRDefault="00F354E6" w:rsidP="00F354E6">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0B7ED6B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1C00CE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60F31C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FF4F39B"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2332857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437A96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66ADFE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D1DB5E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7D8563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16FE953"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D56E639" w14:textId="77777777" w:rsidR="00F354E6" w:rsidRPr="00A32CB3" w:rsidRDefault="00F354E6" w:rsidP="00F354E6">
      <w:pPr>
        <w:pStyle w:val="Default"/>
        <w:spacing w:line="260" w:lineRule="exact"/>
        <w:jc w:val="both"/>
        <w:rPr>
          <w:rFonts w:ascii="Arial" w:hAnsi="Arial" w:cs="Arial"/>
          <w:sz w:val="22"/>
          <w:szCs w:val="22"/>
        </w:rPr>
      </w:pPr>
    </w:p>
    <w:p w14:paraId="19CB0714"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1CDB5319" w14:textId="77777777" w:rsidR="00F354E6" w:rsidRPr="00A32CB3" w:rsidRDefault="00F354E6" w:rsidP="00F354E6">
      <w:pPr>
        <w:pStyle w:val="Default"/>
        <w:jc w:val="both"/>
        <w:rPr>
          <w:rFonts w:ascii="Arial" w:hAnsi="Arial" w:cs="Arial"/>
          <w:sz w:val="22"/>
          <w:szCs w:val="22"/>
        </w:rPr>
      </w:pPr>
    </w:p>
    <w:p w14:paraId="250FAED7"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5B32FE4"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6412A1A" w14:textId="77777777" w:rsidR="00F354E6" w:rsidRPr="00A32CB3" w:rsidRDefault="00F354E6" w:rsidP="00F354E6">
      <w:pPr>
        <w:pStyle w:val="Default"/>
        <w:jc w:val="both"/>
        <w:rPr>
          <w:rFonts w:ascii="Arial" w:hAnsi="Arial" w:cs="Arial"/>
          <w:sz w:val="22"/>
          <w:szCs w:val="22"/>
        </w:rPr>
      </w:pPr>
    </w:p>
    <w:p w14:paraId="2CF8ECF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4A8223D" w14:textId="77777777" w:rsidR="00F354E6" w:rsidRPr="00A32CB3" w:rsidRDefault="00F354E6" w:rsidP="00F354E6">
      <w:pPr>
        <w:pStyle w:val="Default"/>
        <w:jc w:val="both"/>
        <w:rPr>
          <w:rFonts w:ascii="Arial" w:hAnsi="Arial" w:cs="Arial"/>
          <w:sz w:val="22"/>
          <w:szCs w:val="22"/>
        </w:rPr>
      </w:pPr>
    </w:p>
    <w:p w14:paraId="21365BD3"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3D6D6314" w14:textId="77777777" w:rsidR="00F354E6" w:rsidRPr="00A32CB3" w:rsidRDefault="00F354E6" w:rsidP="00F354E6">
      <w:pPr>
        <w:pStyle w:val="Default"/>
        <w:jc w:val="both"/>
        <w:rPr>
          <w:rFonts w:ascii="Arial" w:hAnsi="Arial" w:cs="Arial"/>
          <w:sz w:val="22"/>
          <w:szCs w:val="22"/>
        </w:rPr>
      </w:pPr>
    </w:p>
    <w:p w14:paraId="287EBD4D"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2130EDF2" w14:textId="77777777" w:rsidR="00F354E6" w:rsidRPr="00A32CB3" w:rsidRDefault="00F354E6" w:rsidP="00F354E6">
      <w:pPr>
        <w:jc w:val="both"/>
        <w:rPr>
          <w:rFonts w:cs="Arial"/>
        </w:rPr>
      </w:pPr>
    </w:p>
    <w:p w14:paraId="6D250E84" w14:textId="77777777" w:rsidR="00F354E6" w:rsidRPr="00A32CB3" w:rsidRDefault="00F354E6" w:rsidP="00F354E6">
      <w:pPr>
        <w:jc w:val="both"/>
        <w:rPr>
          <w:rFonts w:cs="Arial"/>
        </w:rPr>
      </w:pPr>
    </w:p>
    <w:p w14:paraId="41AAC13C" w14:textId="77777777" w:rsidR="00F354E6" w:rsidRPr="00A32CB3" w:rsidRDefault="00F354E6" w:rsidP="00F354E6">
      <w:pPr>
        <w:jc w:val="both"/>
        <w:rPr>
          <w:rFonts w:cs="Arial"/>
        </w:rPr>
      </w:pPr>
    </w:p>
    <w:p w14:paraId="4EC3E832"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4CAFB85B"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Pr>
          <w:rFonts w:cs="Arial"/>
        </w:rPr>
        <w:t xml:space="preserve"> </w:t>
      </w:r>
      <w:r>
        <w:rPr>
          <w:rFonts w:cs="Arial"/>
        </w:rPr>
        <w:tab/>
      </w:r>
      <w:r w:rsidRPr="00A32CB3">
        <w:rPr>
          <w:rFonts w:cs="Arial"/>
        </w:rPr>
        <w:t>Podpis zakonitega zastopnika</w:t>
      </w:r>
      <w:r>
        <w:rPr>
          <w:rFonts w:cs="Arial"/>
        </w:rPr>
        <w:t xml:space="preserve"> in žig</w:t>
      </w:r>
    </w:p>
    <w:p w14:paraId="0C404E02" w14:textId="77777777" w:rsidR="00F354E6" w:rsidRPr="00A32CB3" w:rsidRDefault="00F354E6" w:rsidP="00F354E6">
      <w:pPr>
        <w:pStyle w:val="Default"/>
        <w:spacing w:line="260" w:lineRule="exact"/>
        <w:jc w:val="both"/>
        <w:rPr>
          <w:rFonts w:ascii="Arial" w:hAnsi="Arial" w:cs="Arial"/>
          <w:sz w:val="22"/>
          <w:szCs w:val="22"/>
        </w:rPr>
      </w:pPr>
    </w:p>
    <w:p w14:paraId="19FD5921" w14:textId="77777777" w:rsidR="00F354E6" w:rsidRPr="00A32CB3" w:rsidRDefault="00F354E6" w:rsidP="00F354E6">
      <w:pPr>
        <w:rPr>
          <w:rFonts w:cs="Arial"/>
          <w:i/>
        </w:rPr>
      </w:pPr>
    </w:p>
    <w:p w14:paraId="2750F585" w14:textId="77777777" w:rsidR="00F354E6" w:rsidRPr="00A32CB3" w:rsidRDefault="00F354E6" w:rsidP="00F354E6">
      <w:pPr>
        <w:rPr>
          <w:rFonts w:cs="Arial"/>
          <w:i/>
        </w:rPr>
      </w:pPr>
    </w:p>
    <w:p w14:paraId="67E7C170" w14:textId="77777777" w:rsidR="00F354E6" w:rsidRPr="00A32CB3" w:rsidRDefault="00F354E6" w:rsidP="00F354E6">
      <w:pPr>
        <w:rPr>
          <w:rFonts w:cs="Arial"/>
          <w:i/>
        </w:rPr>
      </w:pPr>
    </w:p>
    <w:p w14:paraId="40F4C286" w14:textId="77777777" w:rsidR="00F354E6" w:rsidRPr="00A32CB3" w:rsidRDefault="00F354E6" w:rsidP="00F354E6">
      <w:pPr>
        <w:rPr>
          <w:rFonts w:cs="Arial"/>
          <w:i/>
        </w:rPr>
      </w:pPr>
    </w:p>
    <w:p w14:paraId="08D76A8C" w14:textId="77777777" w:rsidR="00F354E6" w:rsidRPr="00A32CB3" w:rsidRDefault="00F354E6" w:rsidP="00F354E6">
      <w:pPr>
        <w:rPr>
          <w:rFonts w:cs="Arial"/>
          <w:i/>
        </w:rPr>
      </w:pPr>
    </w:p>
    <w:p w14:paraId="4B1F247F" w14:textId="77777777" w:rsidR="00F354E6" w:rsidRPr="00A32CB3" w:rsidRDefault="00F354E6" w:rsidP="00F354E6">
      <w:pPr>
        <w:rPr>
          <w:rFonts w:cs="Arial"/>
          <w:i/>
        </w:rPr>
      </w:pPr>
    </w:p>
    <w:p w14:paraId="04C7F95A" w14:textId="77777777" w:rsidR="00F354E6" w:rsidRPr="00A32CB3" w:rsidRDefault="00F354E6" w:rsidP="00F354E6">
      <w:pPr>
        <w:rPr>
          <w:rFonts w:cs="Arial"/>
          <w:i/>
        </w:rPr>
      </w:pPr>
    </w:p>
    <w:p w14:paraId="06B5A3AD" w14:textId="77777777" w:rsidR="00F354E6" w:rsidRPr="00A32CB3" w:rsidRDefault="00F354E6" w:rsidP="00F354E6">
      <w:pPr>
        <w:rPr>
          <w:rFonts w:cs="Arial"/>
          <w:i/>
        </w:rPr>
      </w:pPr>
    </w:p>
    <w:p w14:paraId="0154DD3F" w14:textId="77777777" w:rsidR="00F354E6" w:rsidRPr="00A32CB3" w:rsidRDefault="00F354E6" w:rsidP="00F354E6">
      <w:pPr>
        <w:rPr>
          <w:rFonts w:cs="Arial"/>
          <w:i/>
        </w:rPr>
      </w:pPr>
    </w:p>
    <w:p w14:paraId="2FB8729C" w14:textId="77777777" w:rsidR="00F354E6" w:rsidRPr="00A32CB3" w:rsidRDefault="00F354E6" w:rsidP="00F354E6">
      <w:pPr>
        <w:rPr>
          <w:rFonts w:cs="Arial"/>
          <w:i/>
        </w:rPr>
      </w:pPr>
    </w:p>
    <w:p w14:paraId="52119168" w14:textId="77777777" w:rsidR="00F354E6" w:rsidRPr="00A32CB3" w:rsidRDefault="00F354E6" w:rsidP="00F354E6">
      <w:pPr>
        <w:rPr>
          <w:rFonts w:cs="Arial"/>
          <w:i/>
        </w:rPr>
      </w:pPr>
    </w:p>
    <w:p w14:paraId="070413BF" w14:textId="77777777" w:rsidR="00F354E6" w:rsidRPr="00A32CB3" w:rsidRDefault="00F354E6" w:rsidP="00F354E6">
      <w:pPr>
        <w:jc w:val="both"/>
        <w:rPr>
          <w:rFonts w:cs="Arial"/>
          <w:i/>
        </w:rPr>
      </w:pPr>
    </w:p>
    <w:p w14:paraId="427630CC" w14:textId="77777777" w:rsidR="00F354E6" w:rsidRPr="00A32CB3" w:rsidRDefault="00F354E6" w:rsidP="00F354E6">
      <w:pPr>
        <w:jc w:val="both"/>
        <w:rPr>
          <w:rFonts w:cs="Arial"/>
          <w:i/>
        </w:rPr>
      </w:pPr>
    </w:p>
    <w:p w14:paraId="4B3AD49B" w14:textId="77777777" w:rsidR="00F354E6" w:rsidRDefault="00F354E6" w:rsidP="00F354E6">
      <w:pPr>
        <w:jc w:val="both"/>
        <w:rPr>
          <w:rFonts w:cs="Arial"/>
          <w:i/>
        </w:rPr>
      </w:pPr>
    </w:p>
    <w:p w14:paraId="2AFB17A0" w14:textId="77777777" w:rsidR="00F354E6" w:rsidRPr="004902A8" w:rsidRDefault="00F354E6" w:rsidP="00F354E6">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ZIntPK. Ta obrazec je sestavni del in priloga ponudbe.</w:t>
      </w:r>
    </w:p>
    <w:p w14:paraId="03465814" w14:textId="5BF0F7B6" w:rsidR="00671D5E" w:rsidRPr="00F354E6" w:rsidRDefault="00671D5E" w:rsidP="00F354E6"/>
    <w:sectPr w:rsidR="00671D5E" w:rsidRPr="00F354E6"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9FCC7" w14:textId="77777777" w:rsidR="00831301" w:rsidRDefault="00831301">
      <w:r>
        <w:separator/>
      </w:r>
    </w:p>
  </w:endnote>
  <w:endnote w:type="continuationSeparator" w:id="0">
    <w:p w14:paraId="4402F75D" w14:textId="77777777" w:rsidR="00831301" w:rsidRDefault="00831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7F8F8" w14:textId="1D9074A4"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9C12F5">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9C12F5">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261BC8A5"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9C12F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9C12F5">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0C700" w14:textId="77777777" w:rsidR="00831301" w:rsidRDefault="00831301">
      <w:r>
        <w:separator/>
      </w:r>
    </w:p>
  </w:footnote>
  <w:footnote w:type="continuationSeparator" w:id="0">
    <w:p w14:paraId="56DD5190" w14:textId="77777777" w:rsidR="00831301" w:rsidRDefault="00831301">
      <w:r>
        <w:continuationSeparator/>
      </w:r>
    </w:p>
  </w:footnote>
  <w:footnote w:id="1">
    <w:p w14:paraId="7DC61C61" w14:textId="77777777" w:rsidR="00F354E6" w:rsidRPr="00FA2ACA" w:rsidRDefault="00F354E6" w:rsidP="00F354E6">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965C9" w14:textId="13D3B345" w:rsidR="0007361D" w:rsidRDefault="0007361D"/>
  <w:p w14:paraId="3B910EC5" w14:textId="77777777" w:rsidR="0007361D" w:rsidRDefault="0007361D"/>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07361D">
      <w:tc>
        <w:tcPr>
          <w:tcW w:w="4039" w:type="dxa"/>
          <w:tcBorders>
            <w:bottom w:val="single" w:sz="4" w:space="0" w:color="auto"/>
          </w:tcBorders>
          <w:shd w:val="clear" w:color="auto" w:fill="auto"/>
        </w:tcPr>
        <w:p w14:paraId="4697C748" w14:textId="539EE2D2" w:rsidR="00370866" w:rsidRPr="00C0552D" w:rsidRDefault="00370866" w:rsidP="00A1445A">
          <w:pPr>
            <w:jc w:val="both"/>
            <w:rPr>
              <w:rFonts w:cs="Arial"/>
              <w:color w:val="000000"/>
              <w:spacing w:val="-2"/>
              <w:sz w:val="20"/>
              <w:szCs w:val="20"/>
            </w:rPr>
          </w:pPr>
        </w:p>
      </w:tc>
      <w:tc>
        <w:tcPr>
          <w:tcW w:w="1418" w:type="dxa"/>
          <w:tcBorders>
            <w:bottom w:val="single" w:sz="4" w:space="0" w:color="auto"/>
          </w:tcBorders>
          <w:shd w:val="clear" w:color="auto" w:fill="auto"/>
        </w:tcPr>
        <w:p w14:paraId="47C4F9B6" w14:textId="43D42B4A"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07361D">
      <w:tc>
        <w:tcPr>
          <w:tcW w:w="4039" w:type="dxa"/>
          <w:tcBorders>
            <w:top w:val="single" w:sz="4" w:space="0" w:color="auto"/>
          </w:tcBorders>
          <w:shd w:val="clear" w:color="auto" w:fill="auto"/>
        </w:tcPr>
        <w:p w14:paraId="3D964F47" w14:textId="3D104280"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035252">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237714047">
    <w:abstractNumId w:val="3"/>
  </w:num>
  <w:num w:numId="2" w16cid:durableId="1879272272">
    <w:abstractNumId w:val="7"/>
  </w:num>
  <w:num w:numId="3" w16cid:durableId="1048189609">
    <w:abstractNumId w:val="2"/>
  </w:num>
  <w:num w:numId="4" w16cid:durableId="1950891059">
    <w:abstractNumId w:val="1"/>
  </w:num>
  <w:num w:numId="5" w16cid:durableId="2038576054">
    <w:abstractNumId w:val="5"/>
  </w:num>
  <w:num w:numId="6" w16cid:durableId="306056276">
    <w:abstractNumId w:val="0"/>
  </w:num>
  <w:num w:numId="7" w16cid:durableId="1702126499">
    <w:abstractNumId w:val="11"/>
  </w:num>
  <w:num w:numId="8" w16cid:durableId="1027679429">
    <w:abstractNumId w:val="10"/>
  </w:num>
  <w:num w:numId="9" w16cid:durableId="1581477709">
    <w:abstractNumId w:val="8"/>
  </w:num>
  <w:num w:numId="10" w16cid:durableId="1725255273">
    <w:abstractNumId w:val="6"/>
  </w:num>
  <w:num w:numId="11" w16cid:durableId="707221100">
    <w:abstractNumId w:val="4"/>
  </w:num>
  <w:num w:numId="12" w16cid:durableId="3006243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76FB"/>
    <w:rsid w:val="00061449"/>
    <w:rsid w:val="0007361D"/>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3BD9"/>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E1602"/>
    <w:rsid w:val="004E5900"/>
    <w:rsid w:val="004F7C1C"/>
    <w:rsid w:val="0051745B"/>
    <w:rsid w:val="00520924"/>
    <w:rsid w:val="005255EB"/>
    <w:rsid w:val="005316C0"/>
    <w:rsid w:val="00537622"/>
    <w:rsid w:val="0055027B"/>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9289B"/>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1301"/>
    <w:rsid w:val="00833AC6"/>
    <w:rsid w:val="00834D6B"/>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2F5"/>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B549B"/>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0E7C"/>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EF63FC"/>
    <w:rsid w:val="00F0171E"/>
    <w:rsid w:val="00F0300D"/>
    <w:rsid w:val="00F0401D"/>
    <w:rsid w:val="00F150F0"/>
    <w:rsid w:val="00F21B47"/>
    <w:rsid w:val="00F267C9"/>
    <w:rsid w:val="00F27435"/>
    <w:rsid w:val="00F354E6"/>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C7EAB4C9BF50741B4560E72912C01B1" ma:contentTypeVersion="17" ma:contentTypeDescription="Ustvari nov dokument." ma:contentTypeScope="" ma:versionID="78ce27e6f5a6bc022f7c16f85bbca459">
  <xsd:schema xmlns:xsd="http://www.w3.org/2001/XMLSchema" xmlns:xs="http://www.w3.org/2001/XMLSchema" xmlns:p="http://schemas.microsoft.com/office/2006/metadata/properties" xmlns:ns3="ed1707a1-ff84-49ea-9dc3-0e889a964767" xmlns:ns4="4d8b7122-eb47-4798-8ac7-38fcf8bf2d53" targetNamespace="http://schemas.microsoft.com/office/2006/metadata/properties" ma:root="true" ma:fieldsID="4b1d5e084633c7868c295c4240a3ecff" ns3:_="" ns4:_="">
    <xsd:import namespace="ed1707a1-ff84-49ea-9dc3-0e889a964767"/>
    <xsd:import namespace="4d8b7122-eb47-4798-8ac7-38fcf8bf2d5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1707a1-ff84-49ea-9dc3-0e889a9647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8b7122-eb47-4798-8ac7-38fcf8bf2d53"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SharingHintHash" ma:index="12"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d8b7122-eb47-4798-8ac7-38fcf8bf2d53">
      <UserInfo>
        <DisplayName/>
        <AccountId xsi:nil="true"/>
        <AccountType/>
      </UserInfo>
    </SharedWithUsers>
  </documentManagement>
</p:properties>
</file>

<file path=customXml/itemProps1.xml><?xml version="1.0" encoding="utf-8"?>
<ds:datastoreItem xmlns:ds="http://schemas.openxmlformats.org/officeDocument/2006/customXml" ds:itemID="{B0C081E5-9567-4A0F-8B7A-48510177DB22}">
  <ds:schemaRefs>
    <ds:schemaRef ds:uri="http://schemas.openxmlformats.org/officeDocument/2006/bibliography"/>
  </ds:schemaRefs>
</ds:datastoreItem>
</file>

<file path=customXml/itemProps2.xml><?xml version="1.0" encoding="utf-8"?>
<ds:datastoreItem xmlns:ds="http://schemas.openxmlformats.org/officeDocument/2006/customXml" ds:itemID="{4DA4D159-41E8-45D8-A132-64B77FB2D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1707a1-ff84-49ea-9dc3-0e889a964767"/>
    <ds:schemaRef ds:uri="4d8b7122-eb47-4798-8ac7-38fcf8bf2d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4d8b7122-eb47-4798-8ac7-38fcf8bf2d53"/>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TotalTime>
  <Pages>2</Pages>
  <Words>520</Words>
  <Characters>3425</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Blaž Jelenc</cp:lastModifiedBy>
  <cp:revision>5</cp:revision>
  <cp:lastPrinted>2016-06-20T06:32:00Z</cp:lastPrinted>
  <dcterms:created xsi:type="dcterms:W3CDTF">2024-05-04T08:43:00Z</dcterms:created>
  <dcterms:modified xsi:type="dcterms:W3CDTF">2025-03-14T11:09:00Z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0x010100FC7EAB4C9BF50741B4560E72912C01B1</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